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6854A" w14:textId="77777777" w:rsidR="00B71232" w:rsidRPr="00D23C3E" w:rsidRDefault="00B71232" w:rsidP="00D23C3E"/>
    <w:p w14:paraId="50B46D08" w14:textId="77777777" w:rsidR="000F4776" w:rsidRPr="00D23C3E" w:rsidRDefault="000F4776" w:rsidP="00D23C3E"/>
    <w:p w14:paraId="34C79D34" w14:textId="77777777" w:rsidR="000F4776" w:rsidRPr="00D23C3E" w:rsidRDefault="000F4776" w:rsidP="00D23C3E"/>
    <w:p w14:paraId="68E6B0CD" w14:textId="77777777" w:rsidR="000F4776" w:rsidRPr="00D23C3E" w:rsidRDefault="000F4776" w:rsidP="00D23C3E"/>
    <w:p w14:paraId="75198B4D" w14:textId="77777777" w:rsidR="000F4776" w:rsidRDefault="000F4776" w:rsidP="00D23C3E"/>
    <w:p w14:paraId="362431F8" w14:textId="77777777" w:rsidR="00D23C3E" w:rsidRDefault="00D23C3E" w:rsidP="00D23C3E"/>
    <w:p w14:paraId="2E57812F" w14:textId="77777777" w:rsidR="00D23C3E" w:rsidRDefault="00D23C3E" w:rsidP="00D23C3E"/>
    <w:p w14:paraId="1FDCEF12" w14:textId="77777777" w:rsidR="00D23C3E" w:rsidRDefault="00D23C3E" w:rsidP="00D23C3E"/>
    <w:p w14:paraId="2F266CEA" w14:textId="77777777" w:rsidR="00D23C3E" w:rsidRDefault="00D23C3E" w:rsidP="00D23C3E"/>
    <w:p w14:paraId="0C1348B8" w14:textId="77777777" w:rsidR="00D23C3E" w:rsidRDefault="00D23C3E" w:rsidP="00D23C3E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23C3E" w14:paraId="69422D52" w14:textId="77777777" w:rsidTr="00D23C3E">
        <w:tc>
          <w:tcPr>
            <w:tcW w:w="4814" w:type="dxa"/>
          </w:tcPr>
          <w:p w14:paraId="1FB0252F" w14:textId="77777777" w:rsidR="00D23C3E" w:rsidRDefault="00D23C3E" w:rsidP="00D23C3E"/>
        </w:tc>
        <w:tc>
          <w:tcPr>
            <w:tcW w:w="4815" w:type="dxa"/>
          </w:tcPr>
          <w:p w14:paraId="5A6190AD" w14:textId="77777777" w:rsidR="00D23C3E" w:rsidRDefault="00D23C3E" w:rsidP="00D23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Думы </w:t>
            </w:r>
          </w:p>
          <w:p w14:paraId="295BFCD8" w14:textId="042A007E" w:rsidR="00D23C3E" w:rsidRDefault="00D23C3E" w:rsidP="00D23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14:paraId="438F3DC9" w14:textId="75D69935" w:rsidR="00D23C3E" w:rsidRDefault="00D23C3E" w:rsidP="00D23C3E">
            <w:pPr>
              <w:jc w:val="center"/>
            </w:pPr>
            <w:r>
              <w:rPr>
                <w:sz w:val="28"/>
                <w:szCs w:val="28"/>
              </w:rPr>
              <w:t>Рузанову С.Ю.</w:t>
            </w:r>
          </w:p>
        </w:tc>
      </w:tr>
    </w:tbl>
    <w:p w14:paraId="71C6C578" w14:textId="77777777" w:rsidR="008D1626" w:rsidRDefault="008D1626" w:rsidP="008D1626">
      <w:pPr>
        <w:pStyle w:val="a8"/>
        <w:spacing w:before="0"/>
        <w:ind w:firstLine="0"/>
        <w:jc w:val="center"/>
      </w:pPr>
    </w:p>
    <w:p w14:paraId="3A0F637B" w14:textId="77777777" w:rsidR="008D1626" w:rsidRDefault="008D1626" w:rsidP="008D1626">
      <w:pPr>
        <w:pStyle w:val="a8"/>
        <w:spacing w:before="0"/>
        <w:ind w:firstLine="0"/>
        <w:jc w:val="center"/>
      </w:pPr>
    </w:p>
    <w:p w14:paraId="71F0C7D1" w14:textId="52A07C20" w:rsidR="006525D7" w:rsidRDefault="003C2FB2" w:rsidP="008D1626">
      <w:pPr>
        <w:pStyle w:val="a8"/>
        <w:spacing w:before="0"/>
        <w:ind w:firstLine="0"/>
        <w:jc w:val="center"/>
        <w:rPr>
          <w:szCs w:val="28"/>
        </w:rPr>
      </w:pPr>
      <w:r>
        <w:t xml:space="preserve">Уважаемый </w:t>
      </w:r>
      <w:r w:rsidR="008C7EE8" w:rsidRPr="008C7EE8">
        <w:rPr>
          <w:szCs w:val="28"/>
        </w:rPr>
        <w:t>Сергей Юрьевич</w:t>
      </w:r>
      <w:r w:rsidR="00D8578C">
        <w:rPr>
          <w:szCs w:val="28"/>
        </w:rPr>
        <w:t>!</w:t>
      </w:r>
    </w:p>
    <w:p w14:paraId="3D2E908A" w14:textId="4A5C217B" w:rsidR="00012043" w:rsidRDefault="00012043" w:rsidP="00D23C3E">
      <w:pPr>
        <w:pStyle w:val="a8"/>
        <w:spacing w:before="0"/>
        <w:ind w:firstLine="709"/>
        <w:rPr>
          <w:szCs w:val="28"/>
        </w:rPr>
      </w:pPr>
      <w:r>
        <w:rPr>
          <w:szCs w:val="28"/>
        </w:rPr>
        <w:t xml:space="preserve">В соответствии </w:t>
      </w:r>
      <w:r w:rsidR="00167F7E" w:rsidRPr="00DC56C3">
        <w:rPr>
          <w:szCs w:val="28"/>
        </w:rPr>
        <w:t xml:space="preserve">с планом текущей деятельности Думы городского округа Тольятти направляю Вам для рассмотрения на заседании Думы информацию </w:t>
      </w:r>
      <w:r w:rsidR="00D23C3E">
        <w:rPr>
          <w:szCs w:val="28"/>
        </w:rPr>
        <w:t>по вопросу:</w:t>
      </w:r>
      <w:r>
        <w:rPr>
          <w:szCs w:val="28"/>
        </w:rPr>
        <w:t xml:space="preserve"> «Об информации администрации городского округа Тольятти о состоянии инженерных сетей городского округа Тольятти и реализации мероприятий по их содержанию и ремонту</w:t>
      </w:r>
      <w:r w:rsidR="00193A46" w:rsidRPr="00193A46">
        <w:rPr>
          <w:szCs w:val="28"/>
        </w:rPr>
        <w:t xml:space="preserve"> </w:t>
      </w:r>
      <w:r w:rsidR="00193A46">
        <w:rPr>
          <w:szCs w:val="28"/>
        </w:rPr>
        <w:t>за 202</w:t>
      </w:r>
      <w:r w:rsidR="008C7EE8">
        <w:rPr>
          <w:szCs w:val="28"/>
        </w:rPr>
        <w:t>3</w:t>
      </w:r>
      <w:r w:rsidR="00193A46">
        <w:rPr>
          <w:szCs w:val="28"/>
        </w:rPr>
        <w:t xml:space="preserve"> год и планах на 202</w:t>
      </w:r>
      <w:r w:rsidR="008C7EE8">
        <w:rPr>
          <w:szCs w:val="28"/>
        </w:rPr>
        <w:t>4</w:t>
      </w:r>
      <w:r w:rsidR="00193A46">
        <w:rPr>
          <w:szCs w:val="28"/>
        </w:rPr>
        <w:t xml:space="preserve"> год</w:t>
      </w:r>
      <w:r>
        <w:rPr>
          <w:szCs w:val="28"/>
        </w:rPr>
        <w:t>».</w:t>
      </w:r>
    </w:p>
    <w:p w14:paraId="3E6BE276" w14:textId="7AECCE3A" w:rsidR="00B27D7D" w:rsidRDefault="00B27D7D" w:rsidP="00D23C3E">
      <w:pPr>
        <w:pStyle w:val="a8"/>
        <w:spacing w:before="0"/>
        <w:ind w:firstLine="709"/>
        <w:rPr>
          <w:noProof/>
        </w:rPr>
      </w:pPr>
      <w:r>
        <w:rPr>
          <w:noProof/>
        </w:rPr>
        <w:t xml:space="preserve">Докладчик: </w:t>
      </w:r>
      <w:r w:rsidR="008C7EE8">
        <w:rPr>
          <w:noProof/>
        </w:rPr>
        <w:t>Соловьев Сергей Геннадьевич</w:t>
      </w:r>
      <w:r>
        <w:rPr>
          <w:noProof/>
        </w:rPr>
        <w:t xml:space="preserve"> – </w:t>
      </w:r>
      <w:r w:rsidR="008C7EE8">
        <w:rPr>
          <w:noProof/>
        </w:rPr>
        <w:t xml:space="preserve">заместитель </w:t>
      </w:r>
      <w:r>
        <w:rPr>
          <w:noProof/>
        </w:rPr>
        <w:t>руководител</w:t>
      </w:r>
      <w:r w:rsidR="008C7EE8">
        <w:rPr>
          <w:noProof/>
        </w:rPr>
        <w:t>я</w:t>
      </w:r>
      <w:r>
        <w:rPr>
          <w:noProof/>
        </w:rPr>
        <w:t xml:space="preserve"> департамента городского хозяйства</w:t>
      </w:r>
      <w:r w:rsidRPr="00B27D7D">
        <w:rPr>
          <w:szCs w:val="28"/>
        </w:rPr>
        <w:t xml:space="preserve"> </w:t>
      </w:r>
      <w:r w:rsidRPr="00DC56C3">
        <w:rPr>
          <w:szCs w:val="28"/>
        </w:rPr>
        <w:t>администрации городского округа Тольятти.</w:t>
      </w:r>
    </w:p>
    <w:p w14:paraId="453CDD12" w14:textId="3762A7F8" w:rsidR="006C655C" w:rsidRDefault="00012043" w:rsidP="00D23C3E">
      <w:pPr>
        <w:pStyle w:val="a8"/>
        <w:ind w:firstLine="709"/>
      </w:pPr>
      <w:r>
        <w:rPr>
          <w:noProof/>
        </w:rPr>
        <w:t xml:space="preserve">Приложение: на </w:t>
      </w:r>
      <w:r w:rsidR="00441A7D" w:rsidRPr="00A82F70">
        <w:rPr>
          <w:noProof/>
        </w:rPr>
        <w:t>1</w:t>
      </w:r>
      <w:r w:rsidR="001F0C51">
        <w:rPr>
          <w:noProof/>
        </w:rPr>
        <w:t>5</w:t>
      </w:r>
      <w:r>
        <w:rPr>
          <w:noProof/>
        </w:rPr>
        <w:t xml:space="preserve"> л</w:t>
      </w:r>
      <w:r w:rsidR="00D23C3E">
        <w:rPr>
          <w:noProof/>
        </w:rPr>
        <w:t>.</w:t>
      </w:r>
      <w:r w:rsidR="00B27D7D">
        <w:rPr>
          <w:noProof/>
        </w:rPr>
        <w:t xml:space="preserve"> в 1 экз</w:t>
      </w:r>
      <w:r>
        <w:rPr>
          <w:noProof/>
        </w:rPr>
        <w:t>.</w:t>
      </w:r>
    </w:p>
    <w:p w14:paraId="4AF9D7DA" w14:textId="77777777" w:rsidR="006525D7" w:rsidRDefault="006525D7" w:rsidP="00D23C3E">
      <w:pPr>
        <w:pStyle w:val="2"/>
        <w:keepNext w:val="0"/>
        <w:jc w:val="left"/>
      </w:pPr>
    </w:p>
    <w:p w14:paraId="51C22AE2" w14:textId="77777777" w:rsidR="00D23C3E" w:rsidRDefault="00D23C3E" w:rsidP="00D23C3E"/>
    <w:p w14:paraId="4D43BEA5" w14:textId="77777777" w:rsidR="00D23C3E" w:rsidRPr="00D23C3E" w:rsidRDefault="00D23C3E" w:rsidP="00D23C3E"/>
    <w:p w14:paraId="06943AE8" w14:textId="77777777" w:rsidR="00D23C3E" w:rsidRDefault="00D23C3E" w:rsidP="00D23C3E">
      <w:pPr>
        <w:jc w:val="both"/>
        <w:rPr>
          <w:sz w:val="28"/>
          <w:szCs w:val="28"/>
        </w:rPr>
      </w:pPr>
      <w:bookmarkStart w:id="0" w:name="_Hlk128985740"/>
      <w:r w:rsidRPr="00D23C3E">
        <w:rPr>
          <w:sz w:val="28"/>
          <w:szCs w:val="28"/>
        </w:rPr>
        <w:t xml:space="preserve">Первый заместитель </w:t>
      </w:r>
    </w:p>
    <w:p w14:paraId="2D010437" w14:textId="74CC108D" w:rsidR="00D23C3E" w:rsidRPr="00D23C3E" w:rsidRDefault="00D23C3E" w:rsidP="00D23C3E">
      <w:pPr>
        <w:jc w:val="both"/>
        <w:rPr>
          <w:sz w:val="28"/>
          <w:szCs w:val="28"/>
        </w:rPr>
      </w:pPr>
      <w:r w:rsidRPr="00D23C3E">
        <w:rPr>
          <w:sz w:val="28"/>
          <w:szCs w:val="28"/>
        </w:rPr>
        <w:t xml:space="preserve">главы городского округа                     </w:t>
      </w:r>
      <w:r>
        <w:rPr>
          <w:sz w:val="28"/>
          <w:szCs w:val="28"/>
        </w:rPr>
        <w:t xml:space="preserve">                                 </w:t>
      </w:r>
      <w:r w:rsidRPr="00D23C3E">
        <w:rPr>
          <w:sz w:val="28"/>
          <w:szCs w:val="28"/>
        </w:rPr>
        <w:t xml:space="preserve">                   А.А. Дроботов</w:t>
      </w:r>
    </w:p>
    <w:bookmarkEnd w:id="0"/>
    <w:p w14:paraId="6DDA97A4" w14:textId="2474B99A" w:rsidR="00B71232" w:rsidRDefault="00B71232" w:rsidP="00D23C3E">
      <w:pPr>
        <w:pStyle w:val="2"/>
        <w:keepNext w:val="0"/>
        <w:jc w:val="left"/>
      </w:pPr>
    </w:p>
    <w:p w14:paraId="21702C72" w14:textId="77777777" w:rsidR="00D23C3E" w:rsidRDefault="00D23C3E" w:rsidP="00D23C3E"/>
    <w:p w14:paraId="4AC2BC83" w14:textId="77777777" w:rsidR="00D23C3E" w:rsidRDefault="00D23C3E" w:rsidP="00D23C3E"/>
    <w:p w14:paraId="02BE2592" w14:textId="77777777" w:rsidR="00D23C3E" w:rsidRDefault="00D23C3E" w:rsidP="00D23C3E"/>
    <w:p w14:paraId="3AB7BC7A" w14:textId="77777777" w:rsidR="00D23C3E" w:rsidRDefault="00D23C3E" w:rsidP="00D23C3E"/>
    <w:p w14:paraId="151BB37F" w14:textId="77777777" w:rsidR="00D23C3E" w:rsidRDefault="00D23C3E" w:rsidP="00D23C3E"/>
    <w:p w14:paraId="402E1D5E" w14:textId="77777777" w:rsidR="00D23C3E" w:rsidRDefault="00D23C3E" w:rsidP="00D23C3E"/>
    <w:p w14:paraId="07976220" w14:textId="77777777" w:rsidR="00D23C3E" w:rsidRDefault="00D23C3E" w:rsidP="00D23C3E"/>
    <w:p w14:paraId="63478BEA" w14:textId="77777777" w:rsidR="00D23C3E" w:rsidRDefault="00D23C3E" w:rsidP="00D23C3E"/>
    <w:p w14:paraId="137E0B9A" w14:textId="77777777" w:rsidR="00D23C3E" w:rsidRDefault="00D23C3E" w:rsidP="00D23C3E"/>
    <w:p w14:paraId="56715DC7" w14:textId="77777777" w:rsidR="00D23C3E" w:rsidRDefault="00D23C3E" w:rsidP="00D23C3E"/>
    <w:p w14:paraId="6B097CBC" w14:textId="7B8C2B6A" w:rsidR="00D23C3E" w:rsidRPr="00D23C3E" w:rsidRDefault="00D23C3E" w:rsidP="00D23C3E">
      <w:pPr>
        <w:rPr>
          <w:sz w:val="22"/>
          <w:szCs w:val="22"/>
        </w:rPr>
      </w:pPr>
      <w:bookmarkStart w:id="1" w:name="_GoBack"/>
      <w:bookmarkEnd w:id="1"/>
      <w:r w:rsidRPr="00D23C3E">
        <w:rPr>
          <w:sz w:val="22"/>
          <w:szCs w:val="22"/>
        </w:rPr>
        <w:t>Присяжный П.А., 54-44-33 (4186)</w:t>
      </w:r>
    </w:p>
    <w:sectPr w:rsidR="00D23C3E" w:rsidRPr="00D23C3E" w:rsidSect="00EF364D">
      <w:footerReference w:type="default" r:id="rId8"/>
      <w:pgSz w:w="11906" w:h="16838" w:code="9"/>
      <w:pgMar w:top="1134" w:right="850" w:bottom="851" w:left="850" w:header="567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A1CBD" w14:textId="77777777" w:rsidR="00EF364D" w:rsidRDefault="00EF364D">
      <w:r>
        <w:separator/>
      </w:r>
    </w:p>
  </w:endnote>
  <w:endnote w:type="continuationSeparator" w:id="0">
    <w:p w14:paraId="2E20F60C" w14:textId="77777777" w:rsidR="00EF364D" w:rsidRDefault="00EF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175D3" w14:textId="77777777" w:rsidR="00611888" w:rsidRPr="00E12411" w:rsidRDefault="00E12411">
    <w:pPr>
      <w:pStyle w:val="ac"/>
      <w:rPr>
        <w:sz w:val="20"/>
        <w:szCs w:val="20"/>
      </w:rPr>
    </w:pPr>
    <w:r w:rsidRPr="00E12411">
      <w:rPr>
        <w:sz w:val="20"/>
        <w:szCs w:val="20"/>
      </w:rPr>
      <w:t>Присяжный П.А.</w:t>
    </w:r>
  </w:p>
  <w:p w14:paraId="3AE2015C" w14:textId="77777777" w:rsidR="00E12411" w:rsidRPr="00E12411" w:rsidRDefault="00E12411">
    <w:pPr>
      <w:pStyle w:val="ac"/>
      <w:rPr>
        <w:sz w:val="20"/>
        <w:szCs w:val="20"/>
      </w:rPr>
    </w:pPr>
    <w:r w:rsidRPr="00E12411">
      <w:rPr>
        <w:sz w:val="20"/>
        <w:szCs w:val="20"/>
      </w:rPr>
      <w:t>54-44-33, доб. 4186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44D9E" w14:textId="77777777" w:rsidR="00EF364D" w:rsidRDefault="00EF364D">
      <w:r>
        <w:separator/>
      </w:r>
    </w:p>
  </w:footnote>
  <w:footnote w:type="continuationSeparator" w:id="0">
    <w:p w14:paraId="4E54BC5B" w14:textId="77777777" w:rsidR="00EF364D" w:rsidRDefault="00EF3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93E"/>
    <w:multiLevelType w:val="hybridMultilevel"/>
    <w:tmpl w:val="15AA73AA"/>
    <w:lvl w:ilvl="0" w:tplc="B15A79E0">
      <w:start w:val="2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>
    <w:nsid w:val="134A2C58"/>
    <w:multiLevelType w:val="multilevel"/>
    <w:tmpl w:val="42762202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1DD770AD"/>
    <w:multiLevelType w:val="hybridMultilevel"/>
    <w:tmpl w:val="FA4249A4"/>
    <w:lvl w:ilvl="0" w:tplc="49D265A6">
      <w:start w:val="1"/>
      <w:numFmt w:val="bullet"/>
      <w:lvlText w:val=""/>
      <w:lvlJc w:val="left"/>
      <w:pPr>
        <w:tabs>
          <w:tab w:val="num" w:pos="1211"/>
        </w:tabs>
        <w:ind w:left="1588" w:firstLine="11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29571C0A"/>
    <w:multiLevelType w:val="hybridMultilevel"/>
    <w:tmpl w:val="B666E2A4"/>
    <w:lvl w:ilvl="0" w:tplc="F014E6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341898"/>
    <w:multiLevelType w:val="hybridMultilevel"/>
    <w:tmpl w:val="7AEC0FCE"/>
    <w:lvl w:ilvl="0" w:tplc="1F020D20">
      <w:start w:val="1"/>
      <w:numFmt w:val="bullet"/>
      <w:lvlText w:val=""/>
      <w:lvlJc w:val="left"/>
      <w:pPr>
        <w:tabs>
          <w:tab w:val="num" w:pos="1211"/>
        </w:tabs>
        <w:ind w:left="1588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D42716A"/>
    <w:multiLevelType w:val="hybridMultilevel"/>
    <w:tmpl w:val="82D0E0D4"/>
    <w:lvl w:ilvl="0" w:tplc="8D8249BA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5E0328"/>
    <w:multiLevelType w:val="hybridMultilevel"/>
    <w:tmpl w:val="268E71EA"/>
    <w:lvl w:ilvl="0" w:tplc="91947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F57327"/>
    <w:multiLevelType w:val="hybridMultilevel"/>
    <w:tmpl w:val="054CA3A2"/>
    <w:lvl w:ilvl="0" w:tplc="4DE2557C">
      <w:start w:val="1"/>
      <w:numFmt w:val="bullet"/>
      <w:lvlText w:val=""/>
      <w:lvlJc w:val="left"/>
      <w:pPr>
        <w:tabs>
          <w:tab w:val="num" w:pos="1211"/>
        </w:tabs>
        <w:ind w:left="1588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448B5DE9"/>
    <w:multiLevelType w:val="hybridMultilevel"/>
    <w:tmpl w:val="02B6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05521"/>
    <w:multiLevelType w:val="hybridMultilevel"/>
    <w:tmpl w:val="5558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140B8"/>
    <w:multiLevelType w:val="hybridMultilevel"/>
    <w:tmpl w:val="DB2E0B82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BC595B"/>
    <w:multiLevelType w:val="hybridMultilevel"/>
    <w:tmpl w:val="772C7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6B2301"/>
    <w:multiLevelType w:val="hybridMultilevel"/>
    <w:tmpl w:val="63460DB6"/>
    <w:lvl w:ilvl="0" w:tplc="BD82AB5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80" w:hanging="360"/>
      </w:pPr>
    </w:lvl>
    <w:lvl w:ilvl="2" w:tplc="0419001B">
      <w:start w:val="1"/>
      <w:numFmt w:val="lowerRoman"/>
      <w:lvlText w:val="%3."/>
      <w:lvlJc w:val="right"/>
      <w:pPr>
        <w:ind w:left="3900" w:hanging="180"/>
      </w:pPr>
    </w:lvl>
    <w:lvl w:ilvl="3" w:tplc="0419000F">
      <w:start w:val="1"/>
      <w:numFmt w:val="decimal"/>
      <w:lvlText w:val="%4."/>
      <w:lvlJc w:val="left"/>
      <w:pPr>
        <w:ind w:left="4620" w:hanging="360"/>
      </w:pPr>
    </w:lvl>
    <w:lvl w:ilvl="4" w:tplc="04190019">
      <w:start w:val="1"/>
      <w:numFmt w:val="lowerLetter"/>
      <w:lvlText w:val="%5."/>
      <w:lvlJc w:val="left"/>
      <w:pPr>
        <w:ind w:left="5340" w:hanging="360"/>
      </w:pPr>
    </w:lvl>
    <w:lvl w:ilvl="5" w:tplc="0419001B">
      <w:start w:val="1"/>
      <w:numFmt w:val="lowerRoman"/>
      <w:lvlText w:val="%6."/>
      <w:lvlJc w:val="right"/>
      <w:pPr>
        <w:ind w:left="6060" w:hanging="180"/>
      </w:pPr>
    </w:lvl>
    <w:lvl w:ilvl="6" w:tplc="0419000F">
      <w:start w:val="1"/>
      <w:numFmt w:val="decimal"/>
      <w:lvlText w:val="%7."/>
      <w:lvlJc w:val="left"/>
      <w:pPr>
        <w:ind w:left="6780" w:hanging="360"/>
      </w:pPr>
    </w:lvl>
    <w:lvl w:ilvl="7" w:tplc="04190019">
      <w:start w:val="1"/>
      <w:numFmt w:val="lowerLetter"/>
      <w:lvlText w:val="%8."/>
      <w:lvlJc w:val="left"/>
      <w:pPr>
        <w:ind w:left="7500" w:hanging="360"/>
      </w:pPr>
    </w:lvl>
    <w:lvl w:ilvl="8" w:tplc="0419001B">
      <w:start w:val="1"/>
      <w:numFmt w:val="lowerRoman"/>
      <w:lvlText w:val="%9."/>
      <w:lvlJc w:val="right"/>
      <w:pPr>
        <w:ind w:left="8220" w:hanging="180"/>
      </w:pPr>
    </w:lvl>
  </w:abstractNum>
  <w:abstractNum w:abstractNumId="13">
    <w:nsid w:val="64834FDD"/>
    <w:multiLevelType w:val="hybridMultilevel"/>
    <w:tmpl w:val="42762202"/>
    <w:lvl w:ilvl="0" w:tplc="1D5A46E8">
      <w:start w:val="1"/>
      <w:numFmt w:val="bullet"/>
      <w:lvlText w:val=""/>
      <w:lvlJc w:val="left"/>
      <w:pPr>
        <w:tabs>
          <w:tab w:val="num" w:pos="1418"/>
        </w:tabs>
        <w:ind w:left="851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65675B0D"/>
    <w:multiLevelType w:val="hybridMultilevel"/>
    <w:tmpl w:val="AA1C9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D5AF5"/>
    <w:multiLevelType w:val="hybridMultilevel"/>
    <w:tmpl w:val="8884A654"/>
    <w:lvl w:ilvl="0" w:tplc="8D8249BA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7471513F"/>
    <w:multiLevelType w:val="hybridMultilevel"/>
    <w:tmpl w:val="8A6E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C37995"/>
    <w:multiLevelType w:val="hybridMultilevel"/>
    <w:tmpl w:val="29FC1FE0"/>
    <w:lvl w:ilvl="0" w:tplc="9F0E73C8">
      <w:start w:val="1"/>
      <w:numFmt w:val="bullet"/>
      <w:lvlText w:val=""/>
      <w:lvlJc w:val="left"/>
      <w:pPr>
        <w:tabs>
          <w:tab w:val="num" w:pos="907"/>
        </w:tabs>
        <w:ind w:left="0" w:firstLine="9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79767A00"/>
    <w:multiLevelType w:val="multilevel"/>
    <w:tmpl w:val="054CA3A2"/>
    <w:lvl w:ilvl="0">
      <w:start w:val="1"/>
      <w:numFmt w:val="bullet"/>
      <w:lvlText w:val=""/>
      <w:lvlJc w:val="left"/>
      <w:pPr>
        <w:tabs>
          <w:tab w:val="num" w:pos="1211"/>
        </w:tabs>
        <w:ind w:left="1588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7A20034D"/>
    <w:multiLevelType w:val="hybridMultilevel"/>
    <w:tmpl w:val="A6FCBC0C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EE2E5C"/>
    <w:multiLevelType w:val="multilevel"/>
    <w:tmpl w:val="FA4249A4"/>
    <w:lvl w:ilvl="0">
      <w:start w:val="1"/>
      <w:numFmt w:val="bullet"/>
      <w:lvlText w:val=""/>
      <w:lvlJc w:val="left"/>
      <w:pPr>
        <w:tabs>
          <w:tab w:val="num" w:pos="1211"/>
        </w:tabs>
        <w:ind w:left="1588" w:firstLine="11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5"/>
  </w:num>
  <w:num w:numId="10">
    <w:abstractNumId w:val="5"/>
  </w:num>
  <w:num w:numId="11">
    <w:abstractNumId w:val="11"/>
  </w:num>
  <w:num w:numId="12">
    <w:abstractNumId w:val="13"/>
  </w:num>
  <w:num w:numId="13">
    <w:abstractNumId w:val="1"/>
  </w:num>
  <w:num w:numId="14">
    <w:abstractNumId w:val="17"/>
  </w:num>
  <w:num w:numId="15">
    <w:abstractNumId w:val="2"/>
  </w:num>
  <w:num w:numId="16">
    <w:abstractNumId w:val="20"/>
  </w:num>
  <w:num w:numId="17">
    <w:abstractNumId w:val="7"/>
  </w:num>
  <w:num w:numId="18">
    <w:abstractNumId w:val="18"/>
  </w:num>
  <w:num w:numId="19">
    <w:abstractNumId w:val="4"/>
  </w:num>
  <w:num w:numId="20">
    <w:abstractNumId w:val="3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9FF"/>
    <w:rsid w:val="00005BA4"/>
    <w:rsid w:val="0001156F"/>
    <w:rsid w:val="00012043"/>
    <w:rsid w:val="0002701C"/>
    <w:rsid w:val="00031B82"/>
    <w:rsid w:val="000336FB"/>
    <w:rsid w:val="0005607E"/>
    <w:rsid w:val="00056358"/>
    <w:rsid w:val="00056D04"/>
    <w:rsid w:val="00061403"/>
    <w:rsid w:val="00063E3F"/>
    <w:rsid w:val="00074E95"/>
    <w:rsid w:val="000754D5"/>
    <w:rsid w:val="00087DCB"/>
    <w:rsid w:val="00090A32"/>
    <w:rsid w:val="000B5962"/>
    <w:rsid w:val="000C008B"/>
    <w:rsid w:val="000C2938"/>
    <w:rsid w:val="000D7A1D"/>
    <w:rsid w:val="000F4776"/>
    <w:rsid w:val="00107630"/>
    <w:rsid w:val="00121640"/>
    <w:rsid w:val="00136776"/>
    <w:rsid w:val="00156423"/>
    <w:rsid w:val="00167F7E"/>
    <w:rsid w:val="00185BA4"/>
    <w:rsid w:val="00193A46"/>
    <w:rsid w:val="001C4AC7"/>
    <w:rsid w:val="001E426A"/>
    <w:rsid w:val="001F0C51"/>
    <w:rsid w:val="00203DAC"/>
    <w:rsid w:val="00207D0F"/>
    <w:rsid w:val="002231AF"/>
    <w:rsid w:val="00227170"/>
    <w:rsid w:val="0023646F"/>
    <w:rsid w:val="002430A9"/>
    <w:rsid w:val="002468C2"/>
    <w:rsid w:val="00261FB7"/>
    <w:rsid w:val="00274A1E"/>
    <w:rsid w:val="00274EA4"/>
    <w:rsid w:val="00290899"/>
    <w:rsid w:val="002A735C"/>
    <w:rsid w:val="002B44B2"/>
    <w:rsid w:val="002C05E1"/>
    <w:rsid w:val="002D17D2"/>
    <w:rsid w:val="002D2576"/>
    <w:rsid w:val="002E3241"/>
    <w:rsid w:val="0030391D"/>
    <w:rsid w:val="0032127F"/>
    <w:rsid w:val="00337DAA"/>
    <w:rsid w:val="00340BBC"/>
    <w:rsid w:val="00361631"/>
    <w:rsid w:val="00367053"/>
    <w:rsid w:val="0037352E"/>
    <w:rsid w:val="00375D18"/>
    <w:rsid w:val="00383A83"/>
    <w:rsid w:val="00384A65"/>
    <w:rsid w:val="0038779F"/>
    <w:rsid w:val="003A3B44"/>
    <w:rsid w:val="003B14A6"/>
    <w:rsid w:val="003B6175"/>
    <w:rsid w:val="003C2FB2"/>
    <w:rsid w:val="003C4DEF"/>
    <w:rsid w:val="003D2EEB"/>
    <w:rsid w:val="003D49FF"/>
    <w:rsid w:val="003E09F1"/>
    <w:rsid w:val="003E32AC"/>
    <w:rsid w:val="003E42BA"/>
    <w:rsid w:val="003F2CCC"/>
    <w:rsid w:val="0041449E"/>
    <w:rsid w:val="00415996"/>
    <w:rsid w:val="00421E9D"/>
    <w:rsid w:val="00436FDA"/>
    <w:rsid w:val="00437BF6"/>
    <w:rsid w:val="00441A7D"/>
    <w:rsid w:val="00453236"/>
    <w:rsid w:val="00460DC5"/>
    <w:rsid w:val="004657CC"/>
    <w:rsid w:val="00476A82"/>
    <w:rsid w:val="0048165F"/>
    <w:rsid w:val="004856BF"/>
    <w:rsid w:val="00493D05"/>
    <w:rsid w:val="004A3D70"/>
    <w:rsid w:val="004C3736"/>
    <w:rsid w:val="004D3AC7"/>
    <w:rsid w:val="004E7140"/>
    <w:rsid w:val="004F0B31"/>
    <w:rsid w:val="004F1771"/>
    <w:rsid w:val="005011CE"/>
    <w:rsid w:val="00504138"/>
    <w:rsid w:val="00514292"/>
    <w:rsid w:val="0051441C"/>
    <w:rsid w:val="0052356F"/>
    <w:rsid w:val="0052673A"/>
    <w:rsid w:val="00537835"/>
    <w:rsid w:val="00555ACE"/>
    <w:rsid w:val="00571375"/>
    <w:rsid w:val="005721C3"/>
    <w:rsid w:val="005914B8"/>
    <w:rsid w:val="00591AEC"/>
    <w:rsid w:val="005B1E2F"/>
    <w:rsid w:val="005B21AA"/>
    <w:rsid w:val="005E17D1"/>
    <w:rsid w:val="005E2831"/>
    <w:rsid w:val="005F4487"/>
    <w:rsid w:val="006038AD"/>
    <w:rsid w:val="00611888"/>
    <w:rsid w:val="00625C09"/>
    <w:rsid w:val="006279D2"/>
    <w:rsid w:val="006435EA"/>
    <w:rsid w:val="006459FB"/>
    <w:rsid w:val="0065198B"/>
    <w:rsid w:val="006525D7"/>
    <w:rsid w:val="006533F7"/>
    <w:rsid w:val="00674C9A"/>
    <w:rsid w:val="00676E30"/>
    <w:rsid w:val="00682842"/>
    <w:rsid w:val="006A4B2C"/>
    <w:rsid w:val="006C132A"/>
    <w:rsid w:val="006C265E"/>
    <w:rsid w:val="006C6418"/>
    <w:rsid w:val="006C655C"/>
    <w:rsid w:val="006E7458"/>
    <w:rsid w:val="006F1CCE"/>
    <w:rsid w:val="006F6F76"/>
    <w:rsid w:val="006F75AD"/>
    <w:rsid w:val="00704E78"/>
    <w:rsid w:val="007604B8"/>
    <w:rsid w:val="007627CB"/>
    <w:rsid w:val="00786666"/>
    <w:rsid w:val="00794F0C"/>
    <w:rsid w:val="007A1215"/>
    <w:rsid w:val="007A3CE8"/>
    <w:rsid w:val="007A732B"/>
    <w:rsid w:val="007C0A76"/>
    <w:rsid w:val="007C3B9D"/>
    <w:rsid w:val="007C5C7D"/>
    <w:rsid w:val="007E134D"/>
    <w:rsid w:val="007F4E35"/>
    <w:rsid w:val="007F7385"/>
    <w:rsid w:val="00816B25"/>
    <w:rsid w:val="008349F8"/>
    <w:rsid w:val="008538A1"/>
    <w:rsid w:val="0086341F"/>
    <w:rsid w:val="00872117"/>
    <w:rsid w:val="008736F5"/>
    <w:rsid w:val="008965DA"/>
    <w:rsid w:val="008B5D1A"/>
    <w:rsid w:val="008C7EE8"/>
    <w:rsid w:val="008D1626"/>
    <w:rsid w:val="008F352D"/>
    <w:rsid w:val="00903380"/>
    <w:rsid w:val="00906543"/>
    <w:rsid w:val="00941E0B"/>
    <w:rsid w:val="009434F0"/>
    <w:rsid w:val="00944EC9"/>
    <w:rsid w:val="00957AC9"/>
    <w:rsid w:val="0096227A"/>
    <w:rsid w:val="0097675D"/>
    <w:rsid w:val="0097763C"/>
    <w:rsid w:val="009E1B2F"/>
    <w:rsid w:val="00A62BBB"/>
    <w:rsid w:val="00A75B34"/>
    <w:rsid w:val="00A82F70"/>
    <w:rsid w:val="00A834ED"/>
    <w:rsid w:val="00A8453F"/>
    <w:rsid w:val="00A87E69"/>
    <w:rsid w:val="00AA1703"/>
    <w:rsid w:val="00AC63D7"/>
    <w:rsid w:val="00AC7CAD"/>
    <w:rsid w:val="00AD4BB3"/>
    <w:rsid w:val="00AD7CE4"/>
    <w:rsid w:val="00AE2035"/>
    <w:rsid w:val="00B27D7D"/>
    <w:rsid w:val="00B417A8"/>
    <w:rsid w:val="00B606FB"/>
    <w:rsid w:val="00B614AD"/>
    <w:rsid w:val="00B63478"/>
    <w:rsid w:val="00B6575D"/>
    <w:rsid w:val="00B71232"/>
    <w:rsid w:val="00B72811"/>
    <w:rsid w:val="00B73AFE"/>
    <w:rsid w:val="00B84653"/>
    <w:rsid w:val="00B91243"/>
    <w:rsid w:val="00BA0751"/>
    <w:rsid w:val="00BA1FD9"/>
    <w:rsid w:val="00BA3876"/>
    <w:rsid w:val="00BB6F31"/>
    <w:rsid w:val="00BC2A00"/>
    <w:rsid w:val="00BD7522"/>
    <w:rsid w:val="00BF55C1"/>
    <w:rsid w:val="00C061AB"/>
    <w:rsid w:val="00C209E3"/>
    <w:rsid w:val="00C25C49"/>
    <w:rsid w:val="00C326E5"/>
    <w:rsid w:val="00C32BDC"/>
    <w:rsid w:val="00C55C5C"/>
    <w:rsid w:val="00CA093C"/>
    <w:rsid w:val="00CA3E6F"/>
    <w:rsid w:val="00CB0496"/>
    <w:rsid w:val="00CB20D7"/>
    <w:rsid w:val="00CB3A2A"/>
    <w:rsid w:val="00CC4A2C"/>
    <w:rsid w:val="00CF66AA"/>
    <w:rsid w:val="00D04357"/>
    <w:rsid w:val="00D23C3E"/>
    <w:rsid w:val="00D3526C"/>
    <w:rsid w:val="00D61168"/>
    <w:rsid w:val="00D64720"/>
    <w:rsid w:val="00D655DB"/>
    <w:rsid w:val="00D76BD6"/>
    <w:rsid w:val="00D8578C"/>
    <w:rsid w:val="00D874F1"/>
    <w:rsid w:val="00DA1097"/>
    <w:rsid w:val="00DA611E"/>
    <w:rsid w:val="00DB702C"/>
    <w:rsid w:val="00DB7BF6"/>
    <w:rsid w:val="00DD72FB"/>
    <w:rsid w:val="00DF5BBC"/>
    <w:rsid w:val="00E014EA"/>
    <w:rsid w:val="00E056C4"/>
    <w:rsid w:val="00E06B71"/>
    <w:rsid w:val="00E12411"/>
    <w:rsid w:val="00E125D9"/>
    <w:rsid w:val="00E22DE5"/>
    <w:rsid w:val="00E33ED1"/>
    <w:rsid w:val="00E57BEB"/>
    <w:rsid w:val="00E63A54"/>
    <w:rsid w:val="00E84064"/>
    <w:rsid w:val="00E85555"/>
    <w:rsid w:val="00E952E6"/>
    <w:rsid w:val="00EA6403"/>
    <w:rsid w:val="00EF0980"/>
    <w:rsid w:val="00EF364D"/>
    <w:rsid w:val="00F03815"/>
    <w:rsid w:val="00F328AA"/>
    <w:rsid w:val="00F375AD"/>
    <w:rsid w:val="00F43C36"/>
    <w:rsid w:val="00F555AD"/>
    <w:rsid w:val="00F60709"/>
    <w:rsid w:val="00F6395F"/>
    <w:rsid w:val="00F73956"/>
    <w:rsid w:val="00F8747F"/>
    <w:rsid w:val="00FA2A3D"/>
    <w:rsid w:val="00FA7D68"/>
    <w:rsid w:val="00FB04D8"/>
    <w:rsid w:val="00FD1249"/>
    <w:rsid w:val="00FD23DA"/>
    <w:rsid w:val="00FD4987"/>
    <w:rsid w:val="00FD4B74"/>
    <w:rsid w:val="00FE0F33"/>
    <w:rsid w:val="00FF24A6"/>
    <w:rsid w:val="00FF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E573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C7E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qFormat/>
    <w:pPr>
      <w:keepNext/>
      <w:autoSpaceDE w:val="0"/>
      <w:autoSpaceDN w:val="0"/>
      <w:ind w:left="4320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нак Знак3"/>
    <w:rPr>
      <w:b/>
      <w:bCs/>
      <w:sz w:val="24"/>
      <w:szCs w:val="24"/>
    </w:rPr>
  </w:style>
  <w:style w:type="paragraph" w:styleId="a3">
    <w:name w:val="Body Text"/>
    <w:basedOn w:val="a"/>
    <w:pPr>
      <w:jc w:val="both"/>
    </w:pPr>
    <w:rPr>
      <w:rFonts w:ascii="Arial" w:hAnsi="Arial" w:cs="Arial"/>
      <w:color w:val="000000"/>
    </w:rPr>
  </w:style>
  <w:style w:type="character" w:customStyle="1" w:styleId="20">
    <w:name w:val="Знак Знак2"/>
    <w:rPr>
      <w:sz w:val="24"/>
      <w:szCs w:val="24"/>
    </w:rPr>
  </w:style>
  <w:style w:type="paragraph" w:customStyle="1" w:styleId="10">
    <w:name w:val="Абзац списка1"/>
    <w:basedOn w:val="a"/>
    <w:pPr>
      <w:autoSpaceDE w:val="0"/>
      <w:autoSpaceDN w:val="0"/>
      <w:ind w:left="720"/>
    </w:pPr>
    <w:rPr>
      <w:sz w:val="20"/>
      <w:szCs w:val="20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character" w:customStyle="1" w:styleId="12">
    <w:name w:val="Знак Знак1"/>
    <w:rPr>
      <w:sz w:val="24"/>
      <w:szCs w:val="24"/>
    </w:rPr>
  </w:style>
  <w:style w:type="paragraph" w:customStyle="1" w:styleId="21">
    <w:name w:val="заголовок 2"/>
    <w:basedOn w:val="a"/>
    <w:next w:val="a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both"/>
    </w:pPr>
    <w:rPr>
      <w:b/>
      <w:bCs/>
    </w:rPr>
  </w:style>
  <w:style w:type="paragraph" w:customStyle="1" w:styleId="13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rPr>
      <w:rFonts w:ascii="Tahoma" w:hAnsi="Tahoma" w:cs="Tahoma"/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 Indent"/>
    <w:basedOn w:val="a"/>
    <w:link w:val="a9"/>
    <w:pPr>
      <w:spacing w:before="120" w:line="360" w:lineRule="auto"/>
      <w:ind w:firstLine="851"/>
      <w:jc w:val="both"/>
    </w:pPr>
    <w:rPr>
      <w:sz w:val="28"/>
    </w:rPr>
  </w:style>
  <w:style w:type="paragraph" w:styleId="aa">
    <w:name w:val="Balloon Text"/>
    <w:basedOn w:val="a"/>
    <w:semiHidden/>
    <w:rsid w:val="00AC7CA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61188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11888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6C6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basedOn w:val="a0"/>
    <w:link w:val="a8"/>
    <w:rsid w:val="0001204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8C7E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C7E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qFormat/>
    <w:pPr>
      <w:keepNext/>
      <w:autoSpaceDE w:val="0"/>
      <w:autoSpaceDN w:val="0"/>
      <w:ind w:left="4320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нак Знак3"/>
    <w:rPr>
      <w:b/>
      <w:bCs/>
      <w:sz w:val="24"/>
      <w:szCs w:val="24"/>
    </w:rPr>
  </w:style>
  <w:style w:type="paragraph" w:styleId="a3">
    <w:name w:val="Body Text"/>
    <w:basedOn w:val="a"/>
    <w:pPr>
      <w:jc w:val="both"/>
    </w:pPr>
    <w:rPr>
      <w:rFonts w:ascii="Arial" w:hAnsi="Arial" w:cs="Arial"/>
      <w:color w:val="000000"/>
    </w:rPr>
  </w:style>
  <w:style w:type="character" w:customStyle="1" w:styleId="20">
    <w:name w:val="Знак Знак2"/>
    <w:rPr>
      <w:sz w:val="24"/>
      <w:szCs w:val="24"/>
    </w:rPr>
  </w:style>
  <w:style w:type="paragraph" w:customStyle="1" w:styleId="10">
    <w:name w:val="Абзац списка1"/>
    <w:basedOn w:val="a"/>
    <w:pPr>
      <w:autoSpaceDE w:val="0"/>
      <w:autoSpaceDN w:val="0"/>
      <w:ind w:left="720"/>
    </w:pPr>
    <w:rPr>
      <w:sz w:val="20"/>
      <w:szCs w:val="20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character" w:customStyle="1" w:styleId="12">
    <w:name w:val="Знак Знак1"/>
    <w:rPr>
      <w:sz w:val="24"/>
      <w:szCs w:val="24"/>
    </w:rPr>
  </w:style>
  <w:style w:type="paragraph" w:customStyle="1" w:styleId="21">
    <w:name w:val="заголовок 2"/>
    <w:basedOn w:val="a"/>
    <w:next w:val="a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both"/>
    </w:pPr>
    <w:rPr>
      <w:b/>
      <w:bCs/>
    </w:rPr>
  </w:style>
  <w:style w:type="paragraph" w:customStyle="1" w:styleId="13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rPr>
      <w:rFonts w:ascii="Tahoma" w:hAnsi="Tahoma" w:cs="Tahoma"/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 Indent"/>
    <w:basedOn w:val="a"/>
    <w:link w:val="a9"/>
    <w:pPr>
      <w:spacing w:before="120" w:line="360" w:lineRule="auto"/>
      <w:ind w:firstLine="851"/>
      <w:jc w:val="both"/>
    </w:pPr>
    <w:rPr>
      <w:sz w:val="28"/>
    </w:rPr>
  </w:style>
  <w:style w:type="paragraph" w:styleId="aa">
    <w:name w:val="Balloon Text"/>
    <w:basedOn w:val="a"/>
    <w:semiHidden/>
    <w:rsid w:val="00AC7CA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61188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11888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6C6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basedOn w:val="a0"/>
    <w:link w:val="a8"/>
    <w:rsid w:val="0001204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8C7E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\&#1064;&#1072;&#1073;&#1083;&#1086;&#1085;&#1099;\&#1055;&#1080;&#1089;&#1100;&#108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</Template>
  <TotalTime>36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МЭРИЯ ГОРОДСКОГО ОКРУГА ТОЛЬЯТТИ</vt:lpstr>
      <vt:lpstr>    </vt:lpstr>
      <vt:lpstr>    </vt:lpstr>
    </vt:vector>
  </TitlesOfParts>
  <Company>Организация</Company>
  <LinksUpToDate>false</LinksUpToDate>
  <CharactersWithSpaces>795</CharactersWithSpaces>
  <SharedDoc>false</SharedDoc>
  <HLinks>
    <vt:vector size="6" baseType="variant">
      <vt:variant>
        <vt:i4>720932</vt:i4>
      </vt:variant>
      <vt:variant>
        <vt:i4>0</vt:i4>
      </vt:variant>
      <vt:variant>
        <vt:i4>0</vt:i4>
      </vt:variant>
      <vt:variant>
        <vt:i4>5</vt:i4>
      </vt:variant>
      <vt:variant>
        <vt:lpwstr>mailto:mgn@tgl.ru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МЭРИЯ ГОРОДСКОГО ОКРУГА ТОЛЬЯТТИ</dc:title>
  <dc:creator>Pals</dc:creator>
  <cp:lastModifiedBy>Елена Е. Филатова</cp:lastModifiedBy>
  <cp:revision>4</cp:revision>
  <cp:lastPrinted>2024-04-02T04:15:00Z</cp:lastPrinted>
  <dcterms:created xsi:type="dcterms:W3CDTF">2024-04-04T09:06:00Z</dcterms:created>
  <dcterms:modified xsi:type="dcterms:W3CDTF">2024-04-05T10:29:00Z</dcterms:modified>
</cp:coreProperties>
</file>